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48930105"/>
      <w:bookmarkEnd w:id="0"/>
      <w:bookmarkStart w:id="1" w:name="_Hlt450066087"/>
      <w:bookmarkEnd w:id="1"/>
      <w:bookmarkStart w:id="2" w:name="_Hlt450051172"/>
      <w:bookmarkEnd w:id="2"/>
      <w:bookmarkStart w:id="3" w:name="_Hlt450066085"/>
      <w:bookmarkEnd w:id="3"/>
      <w:bookmarkStart w:id="4" w:name="_Hlt449016246"/>
      <w:bookmarkEnd w:id="4"/>
      <w:bookmarkStart w:id="5" w:name="_Hlt450039480"/>
      <w:bookmarkEnd w:id="5"/>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lang w:val="en-US" w:eastAsia="zh-CN"/>
        </w:rPr>
        <w:t>RP-22</w:t>
      </w:r>
      <w:r>
        <w:rPr>
          <w:rFonts w:hint="eastAsia" w:ascii="Arial" w:hAnsi="Arial" w:cs="Arial"/>
          <w:b/>
          <w:sz w:val="24"/>
          <w:szCs w:val="24"/>
          <w:lang w:val="en-US" w:eastAsia="zh-CN"/>
        </w:rPr>
        <w:t>3260</w:t>
      </w:r>
    </w:p>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t>Note: it is not required for network to distinguish</w:t>
      </w:r>
      <w:r>
        <w:rPr>
          <w:rFonts w:hint="eastAsia"/>
          <w:lang w:val="en-US" w:eastAsia="zh-CN"/>
        </w:rPr>
        <w:t xml:space="preserve"> between smartphone and FWA</w:t>
      </w:r>
      <w:r>
        <w:t xml:space="preserve"> UE types. Define the proper requirements for different UE types.</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bookmarkStart w:id="13" w:name="_GoBack"/>
      <w:bookmarkEnd w:id="13"/>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D65E5D"/>
    <w:rsid w:val="06FD7870"/>
    <w:rsid w:val="070727DB"/>
    <w:rsid w:val="07336B71"/>
    <w:rsid w:val="07663969"/>
    <w:rsid w:val="07A6474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CB342D"/>
    <w:rsid w:val="1D6F1523"/>
    <w:rsid w:val="1DA158D2"/>
    <w:rsid w:val="1DB01225"/>
    <w:rsid w:val="1DC3662A"/>
    <w:rsid w:val="1DC811A8"/>
    <w:rsid w:val="1DEC00E0"/>
    <w:rsid w:val="1DF9656B"/>
    <w:rsid w:val="1E4749C7"/>
    <w:rsid w:val="1F087A11"/>
    <w:rsid w:val="1F8E7CBB"/>
    <w:rsid w:val="20797D4A"/>
    <w:rsid w:val="20CE2B5B"/>
    <w:rsid w:val="21493EEF"/>
    <w:rsid w:val="215633C5"/>
    <w:rsid w:val="2169381C"/>
    <w:rsid w:val="2223690D"/>
    <w:rsid w:val="223878E9"/>
    <w:rsid w:val="22826EB2"/>
    <w:rsid w:val="23641568"/>
    <w:rsid w:val="23BC6668"/>
    <w:rsid w:val="24367EDE"/>
    <w:rsid w:val="24BD5A0F"/>
    <w:rsid w:val="24E76D20"/>
    <w:rsid w:val="24EF46ED"/>
    <w:rsid w:val="24F40533"/>
    <w:rsid w:val="25190962"/>
    <w:rsid w:val="252B55C3"/>
    <w:rsid w:val="25883684"/>
    <w:rsid w:val="25B4666E"/>
    <w:rsid w:val="25DF6FB1"/>
    <w:rsid w:val="263F6DD3"/>
    <w:rsid w:val="26722FA8"/>
    <w:rsid w:val="26855031"/>
    <w:rsid w:val="269E305B"/>
    <w:rsid w:val="26FD6FD3"/>
    <w:rsid w:val="274A622B"/>
    <w:rsid w:val="275C17D1"/>
    <w:rsid w:val="27804BA8"/>
    <w:rsid w:val="27B54952"/>
    <w:rsid w:val="28113484"/>
    <w:rsid w:val="28881454"/>
    <w:rsid w:val="288D320C"/>
    <w:rsid w:val="29B42D0C"/>
    <w:rsid w:val="2A4F697C"/>
    <w:rsid w:val="2B436DC3"/>
    <w:rsid w:val="2B6927C6"/>
    <w:rsid w:val="2B7C1C68"/>
    <w:rsid w:val="2D534A16"/>
    <w:rsid w:val="2D8361B0"/>
    <w:rsid w:val="2DC7302F"/>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484D79"/>
    <w:rsid w:val="44E05102"/>
    <w:rsid w:val="45413A5A"/>
    <w:rsid w:val="45627B9B"/>
    <w:rsid w:val="45BD398E"/>
    <w:rsid w:val="460A2DD5"/>
    <w:rsid w:val="46757188"/>
    <w:rsid w:val="46A81E6D"/>
    <w:rsid w:val="476335DC"/>
    <w:rsid w:val="476F5DE6"/>
    <w:rsid w:val="479920D0"/>
    <w:rsid w:val="47B64891"/>
    <w:rsid w:val="48651FBA"/>
    <w:rsid w:val="4A3D72CD"/>
    <w:rsid w:val="4A6D188C"/>
    <w:rsid w:val="4A9356B4"/>
    <w:rsid w:val="4AC21449"/>
    <w:rsid w:val="4AE670FC"/>
    <w:rsid w:val="4AE9278E"/>
    <w:rsid w:val="4B670EEB"/>
    <w:rsid w:val="4B6C7855"/>
    <w:rsid w:val="4C7C272C"/>
    <w:rsid w:val="4CA86B04"/>
    <w:rsid w:val="4CC15430"/>
    <w:rsid w:val="4D1E53EC"/>
    <w:rsid w:val="4D3A6979"/>
    <w:rsid w:val="4DFE54D8"/>
    <w:rsid w:val="4EC21CDE"/>
    <w:rsid w:val="4EE226E5"/>
    <w:rsid w:val="4F251033"/>
    <w:rsid w:val="503D7404"/>
    <w:rsid w:val="50511F34"/>
    <w:rsid w:val="519003F6"/>
    <w:rsid w:val="51BD191D"/>
    <w:rsid w:val="524E1C1D"/>
    <w:rsid w:val="529D0DFB"/>
    <w:rsid w:val="52C8334D"/>
    <w:rsid w:val="52E86D3A"/>
    <w:rsid w:val="531073DC"/>
    <w:rsid w:val="53361FB6"/>
    <w:rsid w:val="538E696F"/>
    <w:rsid w:val="53995FDA"/>
    <w:rsid w:val="548C6180"/>
    <w:rsid w:val="549A0B04"/>
    <w:rsid w:val="54DC3A41"/>
    <w:rsid w:val="55034653"/>
    <w:rsid w:val="55224084"/>
    <w:rsid w:val="552F3530"/>
    <w:rsid w:val="55744A8F"/>
    <w:rsid w:val="55DD0E21"/>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2CD69B2"/>
    <w:rsid w:val="63B15A7B"/>
    <w:rsid w:val="63D77F4C"/>
    <w:rsid w:val="64175C30"/>
    <w:rsid w:val="64465CE3"/>
    <w:rsid w:val="64637DAC"/>
    <w:rsid w:val="65465F87"/>
    <w:rsid w:val="65A63DEE"/>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4</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2022-12-05T09:31:41Z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